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97B" w:rsidRPr="000A14D7" w:rsidRDefault="0070097B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Johanna MARTYN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A14D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A14D7">
        <w:rPr>
          <w:rFonts w:ascii="Times New Roman" w:hAnsi="Times New Roman" w:cs="Times New Roman"/>
          <w:sz w:val="24"/>
          <w:szCs w:val="24"/>
        </w:rPr>
        <w:t>fl.1473)</w:t>
      </w:r>
    </w:p>
    <w:p w:rsidR="0070097B" w:rsidRPr="000A14D7" w:rsidRDefault="0070097B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Worth, Kent.</w:t>
      </w:r>
    </w:p>
    <w:p w:rsidR="0070097B" w:rsidRPr="000A14D7" w:rsidRDefault="0070097B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97B" w:rsidRPr="000A14D7" w:rsidRDefault="0070097B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97B" w:rsidRPr="000A14D7" w:rsidRDefault="00FC1F54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She made her</w:t>
      </w:r>
      <w:bookmarkStart w:id="0" w:name="_GoBack"/>
      <w:bookmarkEnd w:id="0"/>
      <w:r w:rsidR="0070097B" w:rsidRPr="000A14D7">
        <w:rPr>
          <w:rFonts w:ascii="Times New Roman" w:hAnsi="Times New Roman" w:cs="Times New Roman"/>
          <w:sz w:val="24"/>
          <w:szCs w:val="24"/>
        </w:rPr>
        <w:t xml:space="preserve"> Will.  (Plomer p.319)</w:t>
      </w:r>
    </w:p>
    <w:p w:rsidR="0070097B" w:rsidRPr="000A14D7" w:rsidRDefault="0070097B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97B" w:rsidRPr="000A14D7" w:rsidRDefault="0070097B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097B" w:rsidRPr="000A14D7" w:rsidRDefault="0070097B" w:rsidP="0070097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97B" w:rsidRDefault="0070097B" w:rsidP="00564E3C">
      <w:pPr>
        <w:spacing w:after="0" w:line="240" w:lineRule="auto"/>
      </w:pPr>
      <w:r>
        <w:separator/>
      </w:r>
    </w:p>
  </w:endnote>
  <w:endnote w:type="continuationSeparator" w:id="0">
    <w:p w:rsidR="0070097B" w:rsidRDefault="007009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097B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97B" w:rsidRDefault="0070097B" w:rsidP="00564E3C">
      <w:pPr>
        <w:spacing w:after="0" w:line="240" w:lineRule="auto"/>
      </w:pPr>
      <w:r>
        <w:separator/>
      </w:r>
    </w:p>
  </w:footnote>
  <w:footnote w:type="continuationSeparator" w:id="0">
    <w:p w:rsidR="0070097B" w:rsidRDefault="007009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97B"/>
    <w:rsid w:val="00372DC6"/>
    <w:rsid w:val="00564E3C"/>
    <w:rsid w:val="0064591D"/>
    <w:rsid w:val="0070097B"/>
    <w:rsid w:val="00DD5B8A"/>
    <w:rsid w:val="00EB41B8"/>
    <w:rsid w:val="00F14DE1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D8DD4"/>
  <w15:chartTrackingRefBased/>
  <w15:docId w15:val="{819CE546-302A-4750-87F8-EF93223A6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2015-11-03T21:02:00Z</dcterms:created>
  <dcterms:modified xsi:type="dcterms:W3CDTF">2015-11-03T21:02:00Z</dcterms:modified>
</cp:coreProperties>
</file>